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AD4" w:rsidRDefault="00235AD4" w:rsidP="00235AD4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u w:val="single"/>
        </w:rPr>
        <w:t>William BEAUMONT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bookmarkEnd w:id="0"/>
    <w:p w:rsidR="00235AD4" w:rsidRDefault="00235AD4" w:rsidP="00235A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AD4" w:rsidRDefault="00235AD4" w:rsidP="00235A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AD4" w:rsidRDefault="00235AD4" w:rsidP="00235A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Jan.1420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Exeter into lands</w:t>
      </w:r>
    </w:p>
    <w:p w:rsidR="00235AD4" w:rsidRDefault="00235AD4" w:rsidP="00235A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Ferrers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35AD4" w:rsidRDefault="00235AD4" w:rsidP="00235A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21-331)</w:t>
      </w:r>
    </w:p>
    <w:p w:rsidR="00235AD4" w:rsidRDefault="00235AD4" w:rsidP="00235A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AD4" w:rsidRDefault="00235AD4" w:rsidP="00235A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5AD4" w:rsidRPr="0058185C" w:rsidRDefault="00235AD4" w:rsidP="00235A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2016</w:t>
      </w:r>
    </w:p>
    <w:p w:rsidR="006B2F86" w:rsidRPr="00235AD4" w:rsidRDefault="00235AD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35A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AD4" w:rsidRDefault="00235AD4" w:rsidP="00E71FC3">
      <w:pPr>
        <w:spacing w:after="0" w:line="240" w:lineRule="auto"/>
      </w:pPr>
      <w:r>
        <w:separator/>
      </w:r>
    </w:p>
  </w:endnote>
  <w:endnote w:type="continuationSeparator" w:id="0">
    <w:p w:rsidR="00235AD4" w:rsidRDefault="00235A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AD4" w:rsidRDefault="00235AD4" w:rsidP="00E71FC3">
      <w:pPr>
        <w:spacing w:after="0" w:line="240" w:lineRule="auto"/>
      </w:pPr>
      <w:r>
        <w:separator/>
      </w:r>
    </w:p>
  </w:footnote>
  <w:footnote w:type="continuationSeparator" w:id="0">
    <w:p w:rsidR="00235AD4" w:rsidRDefault="00235A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AD4"/>
    <w:rsid w:val="00235AD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482F6"/>
  <w15:chartTrackingRefBased/>
  <w15:docId w15:val="{68D2A623-D5B4-4545-8BE8-7EF28D12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2016-03-29T20:39:00Z</dcterms:created>
  <dcterms:modified xsi:type="dcterms:W3CDTF">2016-03-29T20:41:00Z</dcterms:modified>
</cp:coreProperties>
</file>